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A7711" w:rsidTr="003B6252">
        <w:trPr>
          <w:trHeight w:val="683"/>
        </w:trPr>
        <w:tc>
          <w:tcPr>
            <w:tcW w:w="9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D0971" w:rsidRDefault="008D0971" w:rsidP="008D0971">
            <w:pPr>
              <w:pStyle w:val="Titel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Kooperationszusage</w:t>
            </w:r>
            <w:r w:rsidR="003B6252">
              <w:rPr>
                <w:rFonts w:ascii="Arial" w:hAnsi="Arial" w:cs="Arial"/>
                <w:b w:val="0"/>
                <w:sz w:val="22"/>
                <w:szCs w:val="22"/>
              </w:rPr>
              <w:t xml:space="preserve"> im Rahmen de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r regionalen Zusammenarbeit im</w:t>
            </w:r>
            <w:r w:rsidR="005A7711">
              <w:rPr>
                <w:rFonts w:ascii="Arial" w:hAnsi="Arial" w:cs="Arial"/>
                <w:b w:val="0"/>
                <w:sz w:val="22"/>
                <w:szCs w:val="22"/>
              </w:rPr>
              <w:t xml:space="preserve"> ESF-Programm</w:t>
            </w:r>
            <w:r w:rsidR="003B6252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  <w:p w:rsidR="005A7711" w:rsidRDefault="005A7711" w:rsidP="008D0971">
            <w:pPr>
              <w:pStyle w:val="Titel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„Schulerfolg sichern“</w:t>
            </w:r>
          </w:p>
        </w:tc>
      </w:tr>
    </w:tbl>
    <w:p w:rsidR="00907C2C" w:rsidRDefault="00907C2C">
      <w:pPr>
        <w:pStyle w:val="Titel"/>
        <w:jc w:val="left"/>
        <w:rPr>
          <w:rFonts w:ascii="Arial" w:hAnsi="Arial" w:cs="Arial"/>
          <w:b w:val="0"/>
          <w:bCs/>
          <w:sz w:val="22"/>
          <w:szCs w:val="22"/>
        </w:rPr>
      </w:pP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Zwischen dem sich bewerbenden Vorhabenträger für die regionale Netzwerkstelle </w:t>
      </w:r>
      <w:r w:rsidR="00CF381B">
        <w:rPr>
          <w:rFonts w:ascii="Arial" w:hAnsi="Arial" w:cs="Arial"/>
          <w:sz w:val="22"/>
          <w:szCs w:val="22"/>
        </w:rPr>
        <w:t>für Schulerfolg</w:t>
      </w:r>
      <w:r>
        <w:rPr>
          <w:rFonts w:ascii="Arial" w:hAnsi="Arial" w:cs="Arial"/>
          <w:sz w:val="22"/>
          <w:szCs w:val="22"/>
        </w:rPr>
        <w:t xml:space="preserve">, </w:t>
      </w:r>
    </w:p>
    <w:sdt>
      <w:sdtPr>
        <w:rPr>
          <w:rFonts w:ascii="Arial" w:hAnsi="Arial" w:cs="Arial"/>
          <w:sz w:val="22"/>
          <w:szCs w:val="22"/>
        </w:rPr>
        <w:id w:val="1068541479"/>
        <w:placeholder>
          <w:docPart w:val="84657845CC2048178583D35A0BC64AD1"/>
        </w:placeholder>
        <w:showingPlcHdr/>
        <w:text/>
      </w:sdtPr>
      <w:sdtEndPr/>
      <w:sdtContent>
        <w:p w:rsidR="00C81B1F" w:rsidRDefault="00115B8E" w:rsidP="00C81B1F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 </w:t>
          </w:r>
        </w:p>
      </w:sdtContent>
    </w:sdt>
    <w:p w:rsidR="00C81B1F" w:rsidRDefault="00C81B1F" w:rsidP="00C81B1F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</w:rPr>
      </w:pP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vertreten durch</w:t>
      </w:r>
    </w:p>
    <w:sdt>
      <w:sdtPr>
        <w:rPr>
          <w:rFonts w:ascii="Arial" w:hAnsi="Arial" w:cs="Arial"/>
          <w:sz w:val="22"/>
          <w:szCs w:val="22"/>
        </w:rPr>
        <w:id w:val="853303781"/>
        <w:placeholder>
          <w:docPart w:val="AA4429CF1D8B419B9A5CEF1FC62E3F51"/>
        </w:placeholder>
        <w:showingPlcHdr/>
        <w:text/>
      </w:sdtPr>
      <w:sdtEndPr/>
      <w:sdtContent>
        <w:p w:rsidR="00115B8E" w:rsidRDefault="00115B8E" w:rsidP="00115B8E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 </w:t>
          </w:r>
        </w:p>
      </w:sdtContent>
    </w:sdt>
    <w:p w:rsidR="00C81B1F" w:rsidRDefault="00C81B1F" w:rsidP="00C81B1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C81B1F" w:rsidRDefault="00C81B1F" w:rsidP="00C81B1F">
      <w:pPr>
        <w:rPr>
          <w:rFonts w:ascii="Arial" w:hAnsi="Arial" w:cs="Arial"/>
          <w:sz w:val="22"/>
          <w:szCs w:val="22"/>
        </w:rPr>
      </w:pP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 folgenden Institutionen, Partnern und Partnerinnen besteht eine Vereinbarung über die Kooperation zur Zusammenarbeit in dem regionalen Netzwerk für Schulerfolg:</w:t>
      </w:r>
    </w:p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der Gemeinde/dem Landkreis bzw. der kreisfreien Stadt/dem freien Träger </w:t>
      </w:r>
      <w:r>
        <w:rPr>
          <w:rFonts w:ascii="Arial" w:hAnsi="Arial" w:cs="Arial"/>
          <w:b/>
          <w:sz w:val="22"/>
          <w:szCs w:val="22"/>
        </w:rPr>
        <w:t>(Schulträger)</w:t>
      </w: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vertreten durch</w:t>
      </w:r>
    </w:p>
    <w:sdt>
      <w:sdtPr>
        <w:rPr>
          <w:rFonts w:ascii="Arial" w:hAnsi="Arial" w:cs="Arial"/>
          <w:sz w:val="22"/>
          <w:szCs w:val="22"/>
        </w:rPr>
        <w:id w:val="-1437200964"/>
        <w:placeholder>
          <w:docPart w:val="E164371461014F7588AE8EEEAD57A275"/>
        </w:placeholder>
        <w:showingPlcHdr/>
        <w:text/>
      </w:sdtPr>
      <w:sdtEndPr/>
      <w:sdtContent>
        <w:p w:rsidR="00115B8E" w:rsidRDefault="00115B8E" w:rsidP="00115B8E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 </w:t>
          </w:r>
        </w:p>
      </w:sdtContent>
    </w:sdt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115B8E" w:rsidRDefault="00C81B1F" w:rsidP="00115B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(Anschrift/Telefon/E-Mail)</w:t>
      </w:r>
      <w:r w:rsidR="00115B8E">
        <w:rPr>
          <w:rFonts w:ascii="Arial" w:hAnsi="Arial" w:cs="Arial"/>
          <w:sz w:val="22"/>
          <w:szCs w:val="22"/>
        </w:rPr>
        <w:t xml:space="preserve"> </w:t>
      </w:r>
      <w:r w:rsidR="00682379">
        <w:rPr>
          <w:rFonts w:ascii="Arial" w:hAnsi="Arial" w:cs="Arial"/>
          <w:sz w:val="22"/>
          <w:szCs w:val="22"/>
        </w:rPr>
        <w:tab/>
      </w:r>
      <w:r w:rsidR="00682379">
        <w:rPr>
          <w:rFonts w:ascii="Arial" w:hAnsi="Arial" w:cs="Arial"/>
          <w:sz w:val="22"/>
          <w:szCs w:val="22"/>
        </w:rPr>
        <w:tab/>
      </w:r>
      <w:r w:rsidR="00DE6618">
        <w:rPr>
          <w:rFonts w:ascii="Arial" w:hAnsi="Arial" w:cs="Arial"/>
          <w:sz w:val="22"/>
          <w:szCs w:val="22"/>
        </w:rPr>
        <w:tab/>
      </w:r>
      <w:r w:rsidR="00682379">
        <w:rPr>
          <w:rFonts w:ascii="Arial" w:hAnsi="Arial" w:cs="Arial"/>
          <w:sz w:val="22"/>
          <w:szCs w:val="22"/>
        </w:rPr>
        <w:t xml:space="preserve">   </w:t>
      </w:r>
      <w:sdt>
        <w:sdtPr>
          <w:rPr>
            <w:rFonts w:ascii="Arial" w:hAnsi="Arial" w:cs="Arial"/>
            <w:sz w:val="22"/>
            <w:szCs w:val="22"/>
          </w:rPr>
          <w:id w:val="1980261014"/>
          <w:placeholder>
            <w:docPart w:val="2F0A261687F44CC092D2271E7E0ABB27"/>
          </w:placeholder>
          <w:showingPlcHdr/>
          <w:text/>
        </w:sdtPr>
        <w:sdtEndPr/>
        <w:sdtContent>
          <w:r w:rsidR="00115B8E">
            <w:rPr>
              <w:rFonts w:ascii="Arial" w:hAnsi="Arial" w:cs="Arial"/>
              <w:sz w:val="22"/>
              <w:szCs w:val="22"/>
            </w:rPr>
            <w:t xml:space="preserve"> </w:t>
          </w:r>
        </w:sdtContent>
      </w:sdt>
    </w:p>
    <w:p w:rsidR="00C81B1F" w:rsidRDefault="00C81B1F" w:rsidP="00115B8E">
      <w:pPr>
        <w:rPr>
          <w:rFonts w:ascii="Arial" w:hAnsi="Arial" w:cs="Arial"/>
          <w:sz w:val="22"/>
          <w:szCs w:val="22"/>
        </w:rPr>
      </w:pPr>
    </w:p>
    <w:sdt>
      <w:sdtPr>
        <w:rPr>
          <w:rFonts w:ascii="Arial" w:hAnsi="Arial" w:cs="Arial"/>
          <w:sz w:val="22"/>
          <w:szCs w:val="22"/>
        </w:rPr>
        <w:id w:val="-1315792851"/>
        <w:placeholder>
          <w:docPart w:val="3F679CEA53214CE0961CC4801586F285"/>
        </w:placeholder>
        <w:showingPlcHdr/>
        <w:text/>
      </w:sdtPr>
      <w:sdtEndPr/>
      <w:sdtContent>
        <w:p w:rsidR="00115B8E" w:rsidRDefault="00115B8E" w:rsidP="00115B8E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 </w:t>
          </w:r>
        </w:p>
      </w:sdtContent>
    </w:sdt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 öffentlichen Jugendhilfeträger (</w:t>
      </w:r>
      <w:r>
        <w:rPr>
          <w:rFonts w:ascii="Arial" w:hAnsi="Arial" w:cs="Arial"/>
          <w:b/>
          <w:sz w:val="22"/>
          <w:szCs w:val="22"/>
        </w:rPr>
        <w:t>örtliches Jugendamt</w:t>
      </w:r>
      <w:r>
        <w:rPr>
          <w:rFonts w:ascii="Arial" w:hAnsi="Arial" w:cs="Arial"/>
          <w:sz w:val="22"/>
          <w:szCs w:val="22"/>
        </w:rPr>
        <w:t>)</w:t>
      </w: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vertreten durch</w:t>
      </w:r>
    </w:p>
    <w:sdt>
      <w:sdtPr>
        <w:rPr>
          <w:rFonts w:ascii="Arial" w:hAnsi="Arial" w:cs="Arial"/>
          <w:sz w:val="22"/>
          <w:szCs w:val="22"/>
        </w:rPr>
        <w:id w:val="253641546"/>
        <w:placeholder>
          <w:docPart w:val="A2D526FD9C3745BE9A2D2C1E2CE12344"/>
        </w:placeholder>
        <w:showingPlcHdr/>
        <w:text/>
      </w:sdtPr>
      <w:sdtEndPr/>
      <w:sdtContent>
        <w:p w:rsidR="00115B8E" w:rsidRDefault="00115B8E" w:rsidP="00115B8E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 </w:t>
          </w:r>
        </w:p>
      </w:sdtContent>
    </w:sdt>
    <w:p w:rsidR="00C81B1F" w:rsidRDefault="00C81B1F" w:rsidP="00C81B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 w:rsidR="00EE0AE8">
        <w:rPr>
          <w:rFonts w:ascii="Arial" w:hAnsi="Arial" w:cs="Arial"/>
          <w:sz w:val="22"/>
          <w:szCs w:val="22"/>
        </w:rPr>
        <w:t>............................</w:t>
      </w:r>
    </w:p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115B8E" w:rsidRDefault="00C81B1F" w:rsidP="00115B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(Anschrift/Telefon/</w:t>
      </w:r>
      <w:proofErr w:type="gramStart"/>
      <w:r>
        <w:rPr>
          <w:rFonts w:ascii="Arial" w:hAnsi="Arial" w:cs="Arial"/>
          <w:sz w:val="22"/>
          <w:szCs w:val="22"/>
        </w:rPr>
        <w:t>E-Mail)</w:t>
      </w:r>
      <w:r w:rsidR="00115B8E">
        <w:rPr>
          <w:rFonts w:ascii="Arial" w:hAnsi="Arial" w:cs="Arial"/>
          <w:sz w:val="22"/>
          <w:szCs w:val="22"/>
        </w:rPr>
        <w:t xml:space="preserve"> </w:t>
      </w:r>
      <w:r w:rsidR="00682379">
        <w:rPr>
          <w:rFonts w:ascii="Arial" w:hAnsi="Arial" w:cs="Arial"/>
          <w:sz w:val="22"/>
          <w:szCs w:val="22"/>
        </w:rPr>
        <w:t xml:space="preserve">  </w:t>
      </w:r>
      <w:proofErr w:type="gramEnd"/>
      <w:r w:rsidR="00682379">
        <w:rPr>
          <w:rFonts w:ascii="Arial" w:hAnsi="Arial" w:cs="Arial"/>
          <w:sz w:val="22"/>
          <w:szCs w:val="22"/>
        </w:rPr>
        <w:t xml:space="preserve">                             </w:t>
      </w:r>
      <w:sdt>
        <w:sdtPr>
          <w:rPr>
            <w:rFonts w:ascii="Arial" w:hAnsi="Arial" w:cs="Arial"/>
            <w:sz w:val="22"/>
            <w:szCs w:val="22"/>
          </w:rPr>
          <w:id w:val="-1962179536"/>
          <w:placeholder>
            <w:docPart w:val="6A0B5A16BDF34A55AF4AB02657F76D58"/>
          </w:placeholder>
          <w:showingPlcHdr/>
          <w:text/>
        </w:sdtPr>
        <w:sdtEndPr/>
        <w:sdtContent>
          <w:r w:rsidR="00115B8E">
            <w:rPr>
              <w:rFonts w:ascii="Arial" w:hAnsi="Arial" w:cs="Arial"/>
              <w:sz w:val="22"/>
              <w:szCs w:val="22"/>
            </w:rPr>
            <w:t xml:space="preserve"> </w:t>
          </w:r>
        </w:sdtContent>
      </w:sdt>
    </w:p>
    <w:p w:rsidR="00C81B1F" w:rsidRDefault="00C81B1F" w:rsidP="00115B8E">
      <w:pPr>
        <w:rPr>
          <w:rFonts w:ascii="Arial" w:hAnsi="Arial" w:cs="Arial"/>
          <w:sz w:val="22"/>
          <w:szCs w:val="22"/>
        </w:rPr>
      </w:pPr>
    </w:p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C81B1F" w:rsidRDefault="00C81B1F" w:rsidP="00C81B1F">
      <w:pPr>
        <w:rPr>
          <w:rFonts w:ascii="Arial" w:hAnsi="Arial" w:cs="Arial"/>
          <w:sz w:val="22"/>
          <w:szCs w:val="22"/>
        </w:rPr>
      </w:pPr>
    </w:p>
    <w:p w:rsidR="00C81B1F" w:rsidRDefault="00EE0AE8" w:rsidP="00C81B1F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sowie dem Landesschulamt</w:t>
      </w: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vertreten durch</w:t>
      </w:r>
    </w:p>
    <w:sdt>
      <w:sdtPr>
        <w:rPr>
          <w:rFonts w:ascii="Arial" w:hAnsi="Arial" w:cs="Arial"/>
          <w:sz w:val="22"/>
          <w:szCs w:val="22"/>
        </w:rPr>
        <w:id w:val="951140109"/>
        <w:placeholder>
          <w:docPart w:val="460F0D638E6B422FA03A50BBF3A68B77"/>
        </w:placeholder>
        <w:showingPlcHdr/>
        <w:text/>
      </w:sdtPr>
      <w:sdtEndPr/>
      <w:sdtContent>
        <w:p w:rsidR="00115B8E" w:rsidRDefault="00115B8E" w:rsidP="00115B8E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 </w:t>
          </w:r>
        </w:p>
      </w:sdtContent>
    </w:sdt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 w:rsidR="00EE0AE8">
        <w:rPr>
          <w:rFonts w:ascii="Arial" w:hAnsi="Arial" w:cs="Arial"/>
          <w:sz w:val="22"/>
          <w:szCs w:val="22"/>
        </w:rPr>
        <w:t>............................</w:t>
      </w: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</w:rPr>
      </w:pPr>
    </w:p>
    <w:p w:rsidR="00115B8E" w:rsidRDefault="00C81B1F" w:rsidP="00115B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(Anschrift/Telefon/</w:t>
      </w:r>
      <w:proofErr w:type="gramStart"/>
      <w:r>
        <w:rPr>
          <w:rFonts w:ascii="Arial" w:hAnsi="Arial" w:cs="Arial"/>
          <w:sz w:val="22"/>
          <w:szCs w:val="22"/>
        </w:rPr>
        <w:t>E-Mail)</w:t>
      </w:r>
      <w:r w:rsidR="00682379">
        <w:rPr>
          <w:rFonts w:ascii="Arial" w:hAnsi="Arial" w:cs="Arial"/>
          <w:sz w:val="22"/>
          <w:szCs w:val="22"/>
        </w:rPr>
        <w:t xml:space="preserve">   </w:t>
      </w:r>
      <w:proofErr w:type="gramEnd"/>
      <w:r w:rsidR="00682379">
        <w:rPr>
          <w:rFonts w:ascii="Arial" w:hAnsi="Arial" w:cs="Arial"/>
          <w:sz w:val="22"/>
          <w:szCs w:val="22"/>
        </w:rPr>
        <w:t xml:space="preserve">                            </w:t>
      </w:r>
      <w:r w:rsidR="00115B8E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01036422"/>
          <w:placeholder>
            <w:docPart w:val="03CCB97A2790458F9D1343C5B7600B9D"/>
          </w:placeholder>
          <w:showingPlcHdr/>
          <w:text/>
        </w:sdtPr>
        <w:sdtEndPr/>
        <w:sdtContent>
          <w:r w:rsidR="00115B8E">
            <w:rPr>
              <w:rFonts w:ascii="Arial" w:hAnsi="Arial" w:cs="Arial"/>
              <w:sz w:val="22"/>
              <w:szCs w:val="22"/>
            </w:rPr>
            <w:t xml:space="preserve"> </w:t>
          </w:r>
        </w:sdtContent>
      </w:sdt>
    </w:p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C81B1F" w:rsidRDefault="00C81B1F" w:rsidP="00C81B1F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C81B1F" w:rsidRDefault="00C81B1F" w:rsidP="00C81B1F">
      <w:pPr>
        <w:jc w:val="center"/>
        <w:rPr>
          <w:rFonts w:ascii="Arial" w:hAnsi="Arial" w:cs="Arial"/>
          <w:sz w:val="22"/>
          <w:szCs w:val="22"/>
        </w:rPr>
      </w:pPr>
    </w:p>
    <w:p w:rsidR="00115B8E" w:rsidRDefault="00C81B1F" w:rsidP="00C81B1F">
      <w:pPr>
        <w:pStyle w:val="Textkrper-Einzug22"/>
        <w:ind w:left="0" w:firstLine="0"/>
        <w:jc w:val="left"/>
        <w:rPr>
          <w:rFonts w:ascii="Arial" w:hAnsi="Arial" w:cs="Arial"/>
          <w:szCs w:val="22"/>
        </w:rPr>
      </w:pPr>
      <w:r w:rsidRPr="00C81B1F">
        <w:rPr>
          <w:rFonts w:ascii="Arial" w:hAnsi="Arial" w:cs="Arial"/>
          <w:szCs w:val="22"/>
        </w:rPr>
        <w:t>Kooperationszusagen von in das Netzwerk einzubeziehenden Einzelschulen, weiteren freien Trägern der Jugendhilfe, weiteren Unterstützungs- und Beratungsangeboten sowie Kindertagesstätten sind auf gesonderten Beiblättern beizufügen.</w:t>
      </w:r>
    </w:p>
    <w:p w:rsidR="00115B8E" w:rsidRDefault="00115B8E" w:rsidP="00C81B1F">
      <w:pPr>
        <w:pStyle w:val="Textkrper-Einzug22"/>
        <w:ind w:left="0" w:firstLine="0"/>
        <w:jc w:val="left"/>
        <w:rPr>
          <w:rFonts w:ascii="Arial" w:hAnsi="Arial" w:cs="Arial"/>
          <w:szCs w:val="22"/>
        </w:rPr>
      </w:pPr>
    </w:p>
    <w:p w:rsidR="00115B8E" w:rsidRDefault="00115B8E" w:rsidP="00C81B1F">
      <w:pPr>
        <w:pStyle w:val="Textkrper-Einzug22"/>
        <w:ind w:left="0" w:firstLine="0"/>
        <w:jc w:val="left"/>
        <w:rPr>
          <w:rFonts w:ascii="Arial" w:hAnsi="Arial" w:cs="Arial"/>
          <w:szCs w:val="22"/>
        </w:rPr>
      </w:pPr>
    </w:p>
    <w:p w:rsidR="00CF381B" w:rsidRDefault="00CF381B" w:rsidP="00C81B1F">
      <w:pPr>
        <w:pStyle w:val="Textkrper-Einzug22"/>
        <w:ind w:left="0" w:firstLine="0"/>
        <w:jc w:val="left"/>
        <w:rPr>
          <w:rFonts w:ascii="Arial" w:hAnsi="Arial" w:cs="Arial"/>
          <w:szCs w:val="22"/>
        </w:rPr>
      </w:pPr>
    </w:p>
    <w:p w:rsidR="00CF381B" w:rsidRDefault="00CF381B" w:rsidP="00C81B1F">
      <w:pPr>
        <w:pStyle w:val="Textkrper-Einzug22"/>
        <w:ind w:left="0" w:firstLine="0"/>
        <w:jc w:val="left"/>
        <w:rPr>
          <w:rFonts w:ascii="Arial" w:hAnsi="Arial" w:cs="Arial"/>
          <w:szCs w:val="22"/>
        </w:rPr>
      </w:pPr>
    </w:p>
    <w:p w:rsidR="00C81B1F" w:rsidRDefault="00C81B1F">
      <w:pPr>
        <w:pStyle w:val="Titel"/>
        <w:jc w:val="left"/>
        <w:rPr>
          <w:rFonts w:ascii="Arial" w:hAnsi="Arial" w:cs="Arial"/>
          <w:b w:val="0"/>
          <w:bCs/>
          <w:sz w:val="22"/>
          <w:szCs w:val="22"/>
        </w:rPr>
      </w:pPr>
    </w:p>
    <w:p w:rsidR="00CF381B" w:rsidRDefault="00CF381B">
      <w:pPr>
        <w:pStyle w:val="Titel"/>
        <w:jc w:val="left"/>
        <w:rPr>
          <w:rFonts w:ascii="Arial" w:hAnsi="Arial" w:cs="Arial"/>
          <w:b w:val="0"/>
          <w:bCs/>
          <w:sz w:val="22"/>
          <w:szCs w:val="22"/>
        </w:rPr>
      </w:pPr>
    </w:p>
    <w:p w:rsidR="00CF381B" w:rsidRDefault="00CF381B">
      <w:pPr>
        <w:pStyle w:val="Titel"/>
        <w:jc w:val="left"/>
        <w:rPr>
          <w:rFonts w:ascii="Arial" w:hAnsi="Arial" w:cs="Arial"/>
          <w:b w:val="0"/>
          <w:bCs/>
          <w:sz w:val="22"/>
          <w:szCs w:val="22"/>
        </w:rPr>
      </w:pPr>
    </w:p>
    <w:tbl>
      <w:tblPr>
        <w:tblStyle w:val="Tabellenraster"/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2B4F" w:rsidRPr="008D0971" w:rsidTr="00CC6986">
        <w:trPr>
          <w:trHeight w:val="94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826783885"/>
              <w:placeholder>
                <w:docPart w:val="7A44C340F1584EE9AA58077B37E81B83"/>
              </w:placeholder>
              <w:showingPlcHdr/>
              <w:text/>
            </w:sdtPr>
            <w:sdtEndPr/>
            <w:sdtContent>
              <w:p w:rsidR="00115B8E" w:rsidRDefault="00115B8E" w:rsidP="00115B8E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</w:sdtContent>
          </w:sdt>
          <w:p w:rsidR="009E2B4F" w:rsidRPr="008D0971" w:rsidRDefault="009E2B4F" w:rsidP="008D0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B4F" w:rsidRPr="008D0971" w:rsidTr="00CC6986">
        <w:trPr>
          <w:trHeight w:val="454"/>
        </w:trPr>
        <w:tc>
          <w:tcPr>
            <w:tcW w:w="963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2B4F" w:rsidRPr="008D0971" w:rsidRDefault="00D4352B" w:rsidP="008D09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971">
              <w:rPr>
                <w:rFonts w:ascii="Arial" w:hAnsi="Arial" w:cs="Arial"/>
                <w:sz w:val="20"/>
                <w:szCs w:val="20"/>
              </w:rPr>
              <w:t>Ort, Datum, Unterschrift</w:t>
            </w:r>
            <w:r w:rsidR="008D0971" w:rsidRPr="008D0971">
              <w:rPr>
                <w:rFonts w:ascii="Arial" w:hAnsi="Arial" w:cs="Arial"/>
                <w:sz w:val="20"/>
                <w:szCs w:val="20"/>
              </w:rPr>
              <w:t>(en)</w:t>
            </w:r>
            <w:r w:rsidRPr="008D09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0971" w:rsidRPr="008D0971">
              <w:rPr>
                <w:rFonts w:ascii="Arial" w:hAnsi="Arial" w:cs="Arial"/>
                <w:sz w:val="20"/>
                <w:szCs w:val="20"/>
              </w:rPr>
              <w:t>Vorhabenträger</w:t>
            </w:r>
          </w:p>
        </w:tc>
      </w:tr>
      <w:tr w:rsidR="008D0971" w:rsidRPr="008D0971" w:rsidTr="00CC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8"/>
        </w:trPr>
        <w:tc>
          <w:tcPr>
            <w:tcW w:w="9639" w:type="dxa"/>
            <w:tcBorders>
              <w:bottom w:val="dashed" w:sz="4" w:space="0" w:color="auto"/>
            </w:tcBorders>
          </w:tcPr>
          <w:p w:rsidR="008D0971" w:rsidRDefault="008D0971" w:rsidP="00B223B1">
            <w:pPr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sz w:val="22"/>
                <w:szCs w:val="22"/>
              </w:rPr>
              <w:id w:val="-334386905"/>
              <w:placeholder>
                <w:docPart w:val="4CBFD9C6A58546229AE662E3E3A988EA"/>
              </w:placeholder>
              <w:showingPlcHdr/>
              <w:text/>
            </w:sdtPr>
            <w:sdtEndPr/>
            <w:sdtContent>
              <w:p w:rsidR="00115B8E" w:rsidRDefault="00115B8E" w:rsidP="00115B8E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</w:sdtContent>
          </w:sdt>
          <w:p w:rsidR="00115B8E" w:rsidRPr="008D0971" w:rsidRDefault="00115B8E" w:rsidP="00B223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971" w:rsidRPr="008D0971" w:rsidTr="00CC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9639" w:type="dxa"/>
            <w:tcBorders>
              <w:top w:val="dashed" w:sz="4" w:space="0" w:color="auto"/>
            </w:tcBorders>
          </w:tcPr>
          <w:p w:rsidR="008D0971" w:rsidRPr="008D0971" w:rsidRDefault="008D0971" w:rsidP="008D09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971">
              <w:rPr>
                <w:rFonts w:ascii="Arial" w:hAnsi="Arial" w:cs="Arial"/>
                <w:sz w:val="20"/>
                <w:szCs w:val="20"/>
              </w:rPr>
              <w:t>Ort, Datum, Unterschrift(en) Schulträger/Schulträgerin</w:t>
            </w:r>
          </w:p>
        </w:tc>
      </w:tr>
      <w:tr w:rsidR="008D0971" w:rsidRPr="008D0971" w:rsidTr="00CC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8"/>
        </w:trPr>
        <w:tc>
          <w:tcPr>
            <w:tcW w:w="9639" w:type="dxa"/>
            <w:tcBorders>
              <w:bottom w:val="dashed" w:sz="4" w:space="0" w:color="auto"/>
            </w:tcBorders>
          </w:tcPr>
          <w:p w:rsidR="00115B8E" w:rsidRDefault="00115B8E" w:rsidP="00115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sdt>
            <w:sdtPr>
              <w:rPr>
                <w:rFonts w:ascii="Arial" w:hAnsi="Arial" w:cs="Arial"/>
                <w:sz w:val="22"/>
                <w:szCs w:val="22"/>
              </w:rPr>
              <w:id w:val="-102347325"/>
              <w:placeholder>
                <w:docPart w:val="44658948E1234731AF1BD2734BE505FE"/>
              </w:placeholder>
              <w:showingPlcHdr/>
              <w:text/>
            </w:sdtPr>
            <w:sdtEndPr/>
            <w:sdtContent>
              <w:p w:rsidR="00115B8E" w:rsidRDefault="00115B8E" w:rsidP="00115B8E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</w:sdtContent>
          </w:sdt>
          <w:p w:rsidR="008D0971" w:rsidRPr="008D0971" w:rsidRDefault="008D0971" w:rsidP="00B223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971" w:rsidRPr="008D0971" w:rsidTr="00CC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9639" w:type="dxa"/>
            <w:tcBorders>
              <w:top w:val="dashed" w:sz="4" w:space="0" w:color="auto"/>
            </w:tcBorders>
          </w:tcPr>
          <w:p w:rsidR="008D0971" w:rsidRPr="008D0971" w:rsidRDefault="008D0971" w:rsidP="00B22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971">
              <w:rPr>
                <w:rFonts w:ascii="Arial" w:hAnsi="Arial" w:cs="Arial"/>
                <w:sz w:val="20"/>
                <w:szCs w:val="20"/>
              </w:rPr>
              <w:t>Ort, Datum, Unterschrift(en) öffentlicher Jugendhilfeträger</w:t>
            </w:r>
          </w:p>
        </w:tc>
      </w:tr>
      <w:tr w:rsidR="008D0971" w:rsidRPr="008D0971" w:rsidTr="00CC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8"/>
        </w:trPr>
        <w:tc>
          <w:tcPr>
            <w:tcW w:w="9639" w:type="dxa"/>
            <w:tcBorders>
              <w:bottom w:val="dashed" w:sz="4" w:space="0" w:color="auto"/>
            </w:tcBorders>
          </w:tcPr>
          <w:p w:rsidR="00115B8E" w:rsidRDefault="00115B8E" w:rsidP="00115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sdt>
            <w:sdtPr>
              <w:rPr>
                <w:rFonts w:ascii="Arial" w:hAnsi="Arial" w:cs="Arial"/>
                <w:sz w:val="22"/>
                <w:szCs w:val="22"/>
              </w:rPr>
              <w:id w:val="373351421"/>
              <w:placeholder>
                <w:docPart w:val="5A9D9CDE56764A79830C85E51475EEA8"/>
              </w:placeholder>
              <w:showingPlcHdr/>
              <w:text/>
            </w:sdtPr>
            <w:sdtEndPr/>
            <w:sdtContent>
              <w:p w:rsidR="00115B8E" w:rsidRDefault="00115B8E" w:rsidP="00115B8E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</w:sdtContent>
          </w:sdt>
          <w:p w:rsidR="008D0971" w:rsidRPr="008D0971" w:rsidRDefault="008D0971" w:rsidP="00B223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971" w:rsidRPr="008D0971" w:rsidTr="00CC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9639" w:type="dxa"/>
            <w:tcBorders>
              <w:top w:val="dashed" w:sz="4" w:space="0" w:color="auto"/>
            </w:tcBorders>
          </w:tcPr>
          <w:p w:rsidR="008D0971" w:rsidRPr="008D0971" w:rsidRDefault="008D0971" w:rsidP="00EE0A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971">
              <w:rPr>
                <w:rFonts w:ascii="Arial" w:hAnsi="Arial" w:cs="Arial"/>
                <w:sz w:val="20"/>
                <w:szCs w:val="20"/>
              </w:rPr>
              <w:t xml:space="preserve">Ort, Datum, Unterschrift(en) </w:t>
            </w:r>
            <w:r w:rsidR="00EE0AE8">
              <w:rPr>
                <w:rFonts w:ascii="Arial" w:hAnsi="Arial" w:cs="Arial"/>
                <w:sz w:val="20"/>
                <w:szCs w:val="20"/>
              </w:rPr>
              <w:t>Landesschulamt</w:t>
            </w:r>
          </w:p>
        </w:tc>
      </w:tr>
    </w:tbl>
    <w:p w:rsidR="003E7FA2" w:rsidRPr="008D0971" w:rsidRDefault="003E7FA2">
      <w:pPr>
        <w:rPr>
          <w:rFonts w:ascii="Arial" w:hAnsi="Arial" w:cs="Arial"/>
          <w:sz w:val="20"/>
          <w:szCs w:val="20"/>
        </w:rPr>
      </w:pPr>
    </w:p>
    <w:sectPr w:rsidR="003E7FA2" w:rsidRPr="008D0971" w:rsidSect="00D4352B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18" w:right="850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A5F" w:rsidRDefault="007B1A5F">
      <w:r>
        <w:separator/>
      </w:r>
    </w:p>
  </w:endnote>
  <w:endnote w:type="continuationSeparator" w:id="0">
    <w:p w:rsidR="007B1A5F" w:rsidRDefault="007B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SA">
    <w:altName w:val="Agency FB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Default="000E68B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0E68BF" w:rsidRDefault="000E68B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8E1" w:rsidRPr="00C818E1" w:rsidRDefault="002F756E" w:rsidP="00D63415">
    <w:pPr>
      <w:pStyle w:val="Fuzeile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>
          <wp:extent cx="2091253" cy="352425"/>
          <wp:effectExtent l="0" t="0" r="4445" b="0"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F_4c_pri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7531" cy="363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Pr="00C818E1">
      <w:rPr>
        <w:rFonts w:ascii="Arial" w:hAnsi="Arial" w:cs="Arial"/>
        <w:sz w:val="16"/>
        <w:szCs w:val="16"/>
      </w:rPr>
      <w:fldChar w:fldCharType="begin"/>
    </w:r>
    <w:r w:rsidRPr="00C818E1">
      <w:rPr>
        <w:rFonts w:ascii="Arial" w:hAnsi="Arial" w:cs="Arial"/>
        <w:sz w:val="16"/>
        <w:szCs w:val="16"/>
      </w:rPr>
      <w:instrText xml:space="preserve"> DATE   \* MERGEFORMAT </w:instrText>
    </w:r>
    <w:r w:rsidRPr="00C818E1">
      <w:rPr>
        <w:rFonts w:ascii="Arial" w:hAnsi="Arial" w:cs="Arial"/>
        <w:sz w:val="16"/>
        <w:szCs w:val="16"/>
      </w:rPr>
      <w:fldChar w:fldCharType="separate"/>
    </w:r>
    <w:r w:rsidR="007B1A5F">
      <w:rPr>
        <w:rFonts w:ascii="Arial" w:hAnsi="Arial" w:cs="Arial"/>
        <w:noProof/>
        <w:sz w:val="16"/>
        <w:szCs w:val="16"/>
      </w:rPr>
      <w:t>23.10.2017</w:t>
    </w:r>
    <w:r w:rsidRPr="00C818E1">
      <w:rPr>
        <w:rFonts w:ascii="Arial" w:hAnsi="Arial" w:cs="Arial"/>
        <w:sz w:val="16"/>
        <w:szCs w:val="16"/>
      </w:rPr>
      <w:fldChar w:fldCharType="end"/>
    </w:r>
    <w:r>
      <w:ptab w:relativeTo="margin" w:alignment="right" w:leader="none"/>
    </w:r>
    <w:r w:rsidR="00C818E1" w:rsidRPr="00C818E1">
      <w:rPr>
        <w:rFonts w:ascii="Arial" w:hAnsi="Arial" w:cs="Arial"/>
        <w:sz w:val="16"/>
        <w:szCs w:val="16"/>
      </w:rPr>
      <w:fldChar w:fldCharType="begin"/>
    </w:r>
    <w:r w:rsidR="00C818E1" w:rsidRPr="00C818E1">
      <w:rPr>
        <w:rFonts w:ascii="Arial" w:hAnsi="Arial" w:cs="Arial"/>
        <w:sz w:val="16"/>
        <w:szCs w:val="16"/>
      </w:rPr>
      <w:instrText xml:space="preserve"> PAGE  \* Arabic  \* MERGEFORMAT </w:instrText>
    </w:r>
    <w:r w:rsidR="00C818E1" w:rsidRPr="00C818E1">
      <w:rPr>
        <w:rFonts w:ascii="Arial" w:hAnsi="Arial" w:cs="Arial"/>
        <w:sz w:val="16"/>
        <w:szCs w:val="16"/>
      </w:rPr>
      <w:fldChar w:fldCharType="separate"/>
    </w:r>
    <w:r w:rsidR="00993288">
      <w:rPr>
        <w:rFonts w:ascii="Arial" w:hAnsi="Arial" w:cs="Arial"/>
        <w:noProof/>
        <w:sz w:val="16"/>
        <w:szCs w:val="16"/>
      </w:rPr>
      <w:t>1</w:t>
    </w:r>
    <w:r w:rsidR="00C818E1" w:rsidRPr="00C818E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A5F" w:rsidRDefault="007B1A5F">
      <w:r>
        <w:separator/>
      </w:r>
    </w:p>
  </w:footnote>
  <w:footnote w:type="continuationSeparator" w:id="0">
    <w:p w:rsidR="007B1A5F" w:rsidRDefault="007B1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Pr="00D42AFC" w:rsidRDefault="000E68BF" w:rsidP="004C5BCD">
    <w:pPr>
      <w:pStyle w:val="Kopfzeile"/>
      <w:jc w:val="center"/>
      <w:rPr>
        <w:rFonts w:ascii="Arial" w:hAnsi="Arial" w:cs="Arial"/>
        <w:b/>
        <w:sz w:val="22"/>
        <w:szCs w:val="22"/>
      </w:rPr>
    </w:pPr>
    <w:r w:rsidRPr="00D42AFC">
      <w:rPr>
        <w:rFonts w:ascii="Arial" w:hAnsi="Arial" w:cs="Arial"/>
        <w:b/>
        <w:sz w:val="22"/>
        <w:szCs w:val="22"/>
      </w:rPr>
      <w:t>Landesverwaltungsamt Sachsen-Anhalt</w:t>
    </w:r>
  </w:p>
  <w:p w:rsidR="000E68BF" w:rsidRPr="00D42AFC" w:rsidRDefault="00595E71" w:rsidP="004C5BCD">
    <w:pPr>
      <w:pStyle w:val="Kopfzeile"/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Antrag</w:t>
    </w:r>
    <w:r w:rsidR="000E68BF" w:rsidRPr="00D42AFC">
      <w:rPr>
        <w:rFonts w:ascii="Arial" w:hAnsi="Arial" w:cs="Arial"/>
        <w:b/>
        <w:sz w:val="22"/>
        <w:szCs w:val="22"/>
      </w:rPr>
      <w:t xml:space="preserve"> </w:t>
    </w:r>
    <w:r w:rsidR="00564E31">
      <w:rPr>
        <w:rFonts w:ascii="Arial" w:hAnsi="Arial" w:cs="Arial"/>
        <w:b/>
        <w:sz w:val="22"/>
        <w:szCs w:val="22"/>
      </w:rPr>
      <w:t>I.2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Default="000E68BF">
    <w:pPr>
      <w:pStyle w:val="Kopfzeile"/>
      <w:jc w:val="right"/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  <w:sz w:val="22"/>
      </w:rPr>
      <w:t>Landesverwaltungsamt Sachsen-Anhalt</w:t>
    </w:r>
  </w:p>
  <w:p w:rsidR="000E68BF" w:rsidRDefault="000E68BF">
    <w:pPr>
      <w:pStyle w:val="Kopfzeile"/>
      <w:jc w:val="right"/>
    </w:pPr>
    <w:r>
      <w:rPr>
        <w:rFonts w:ascii="Arial" w:hAnsi="Arial" w:cs="Arial"/>
        <w:b/>
        <w:bCs/>
        <w:sz w:val="22"/>
      </w:rPr>
      <w:t>Anlage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A4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287E2C"/>
    <w:multiLevelType w:val="multilevel"/>
    <w:tmpl w:val="F77E500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C558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4B8792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61727"/>
    <w:multiLevelType w:val="hybridMultilevel"/>
    <w:tmpl w:val="7FBCC562"/>
    <w:lvl w:ilvl="0" w:tplc="6DDADC0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17C4"/>
    <w:multiLevelType w:val="hybridMultilevel"/>
    <w:tmpl w:val="C59EC20C"/>
    <w:lvl w:ilvl="0" w:tplc="F0824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549F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C39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0278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46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467B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A3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5411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F252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3747B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7" w15:restartNumberingAfterBreak="0">
    <w:nsid w:val="19685968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3A0B54"/>
    <w:multiLevelType w:val="hybridMultilevel"/>
    <w:tmpl w:val="949C92A4"/>
    <w:lvl w:ilvl="0" w:tplc="C0528A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7650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7A6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7E5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AB3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263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6B6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AA60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4C7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979DC"/>
    <w:multiLevelType w:val="hybridMultilevel"/>
    <w:tmpl w:val="B04CC054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645A02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8F041E6"/>
    <w:multiLevelType w:val="hybridMultilevel"/>
    <w:tmpl w:val="69569AEC"/>
    <w:lvl w:ilvl="0" w:tplc="5B2C1606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E262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46C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A8B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6A9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E228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3EB0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3E34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54CF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B047A7"/>
    <w:multiLevelType w:val="hybridMultilevel"/>
    <w:tmpl w:val="346C60CC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12B6F2E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D51468"/>
    <w:multiLevelType w:val="hybridMultilevel"/>
    <w:tmpl w:val="1B0E5E54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E35026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ED06268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7" w15:restartNumberingAfterBreak="0">
    <w:nsid w:val="3F39418A"/>
    <w:multiLevelType w:val="multilevel"/>
    <w:tmpl w:val="0FB621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0"/>
        </w:tabs>
        <w:ind w:left="10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0"/>
        </w:tabs>
        <w:ind w:left="129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20"/>
        </w:tabs>
        <w:ind w:left="151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0"/>
        </w:tabs>
        <w:ind w:left="17280" w:hanging="2880"/>
      </w:pPr>
      <w:rPr>
        <w:rFonts w:hint="default"/>
      </w:rPr>
    </w:lvl>
  </w:abstractNum>
  <w:abstractNum w:abstractNumId="18" w15:restartNumberingAfterBreak="0">
    <w:nsid w:val="41360316"/>
    <w:multiLevelType w:val="hybridMultilevel"/>
    <w:tmpl w:val="FA00535A"/>
    <w:lvl w:ilvl="0" w:tplc="1EEA8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E9349C"/>
    <w:multiLevelType w:val="singleLevel"/>
    <w:tmpl w:val="EE78057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0" w15:restartNumberingAfterBreak="0">
    <w:nsid w:val="49185C66"/>
    <w:multiLevelType w:val="hybridMultilevel"/>
    <w:tmpl w:val="1A208C0C"/>
    <w:lvl w:ilvl="0" w:tplc="061804F8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EF20D3"/>
    <w:multiLevelType w:val="hybridMultilevel"/>
    <w:tmpl w:val="D6982E00"/>
    <w:lvl w:ilvl="0" w:tplc="FFFFFFFF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292E547E">
      <w:start w:val="26"/>
      <w:numFmt w:val="bullet"/>
      <w:lvlText w:val="-"/>
      <w:lvlJc w:val="left"/>
      <w:pPr>
        <w:tabs>
          <w:tab w:val="num" w:pos="1894"/>
        </w:tabs>
        <w:ind w:left="189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E10717D"/>
    <w:multiLevelType w:val="multilevel"/>
    <w:tmpl w:val="3EDE288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8A56D6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616397"/>
    <w:multiLevelType w:val="hybridMultilevel"/>
    <w:tmpl w:val="B4C43D28"/>
    <w:lvl w:ilvl="0" w:tplc="B5A4F3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F448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223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E8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2CD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98EC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9C7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874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1EB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B56EE"/>
    <w:multiLevelType w:val="hybridMultilevel"/>
    <w:tmpl w:val="3A402B0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1003D4"/>
    <w:multiLevelType w:val="hybridMultilevel"/>
    <w:tmpl w:val="FA38F4B4"/>
    <w:lvl w:ilvl="0" w:tplc="DA244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3292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2C2DC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06A0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8CC7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A21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84E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2A8C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FAF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D52EE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A303AAA"/>
    <w:multiLevelType w:val="hybridMultilevel"/>
    <w:tmpl w:val="A37E88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5A33D3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0" w15:restartNumberingAfterBreak="0">
    <w:nsid w:val="5D526760"/>
    <w:multiLevelType w:val="hybridMultilevel"/>
    <w:tmpl w:val="DA34B3C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5F2F48"/>
    <w:multiLevelType w:val="hybridMultilevel"/>
    <w:tmpl w:val="559A492C"/>
    <w:lvl w:ilvl="0" w:tplc="1884F6A8">
      <w:start w:val="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C2749"/>
    <w:multiLevelType w:val="hybridMultilevel"/>
    <w:tmpl w:val="CE8ED518"/>
    <w:lvl w:ilvl="0" w:tplc="ACFCC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124A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084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06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6648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DAB2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EE6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234F2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F6F31"/>
    <w:multiLevelType w:val="hybridMultilevel"/>
    <w:tmpl w:val="ED8EF9CA"/>
    <w:lvl w:ilvl="0" w:tplc="B66A9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846E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B8D0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C287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D099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B6CE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6E2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67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5A6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A27E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23F542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4100D4F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7" w15:restartNumberingAfterBreak="0">
    <w:nsid w:val="6BA14CC3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8" w15:restartNumberingAfterBreak="0">
    <w:nsid w:val="6F543C3C"/>
    <w:multiLevelType w:val="multilevel"/>
    <w:tmpl w:val="F438BAEA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0"/>
        </w:tabs>
        <w:ind w:left="10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600"/>
        </w:tabs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760"/>
        </w:tabs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20"/>
        </w:tabs>
        <w:ind w:left="16920" w:hanging="2520"/>
      </w:pPr>
      <w:rPr>
        <w:rFonts w:hint="default"/>
      </w:rPr>
    </w:lvl>
  </w:abstractNum>
  <w:abstractNum w:abstractNumId="39" w15:restartNumberingAfterBreak="0">
    <w:nsid w:val="72D17AB2"/>
    <w:multiLevelType w:val="singleLevel"/>
    <w:tmpl w:val="EA7A07E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40" w15:restartNumberingAfterBreak="0">
    <w:nsid w:val="76613375"/>
    <w:multiLevelType w:val="hybridMultilevel"/>
    <w:tmpl w:val="A330E1F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557B8"/>
    <w:multiLevelType w:val="multilevel"/>
    <w:tmpl w:val="DE889DD4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774307EC"/>
    <w:multiLevelType w:val="multilevel"/>
    <w:tmpl w:val="4D7AAE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440"/>
        </w:tabs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600"/>
        </w:tabs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760"/>
        </w:tabs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2160"/>
      </w:pPr>
      <w:rPr>
        <w:rFonts w:hint="default"/>
      </w:rPr>
    </w:lvl>
  </w:abstractNum>
  <w:abstractNum w:abstractNumId="43" w15:restartNumberingAfterBreak="0">
    <w:nsid w:val="7A445B05"/>
    <w:multiLevelType w:val="hybridMultilevel"/>
    <w:tmpl w:val="9BD2581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67DD3"/>
    <w:multiLevelType w:val="hybridMultilevel"/>
    <w:tmpl w:val="E3804746"/>
    <w:lvl w:ilvl="0" w:tplc="7C4620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8"/>
  </w:num>
  <w:num w:numId="4">
    <w:abstractNumId w:val="11"/>
  </w:num>
  <w:num w:numId="5">
    <w:abstractNumId w:val="32"/>
  </w:num>
  <w:num w:numId="6">
    <w:abstractNumId w:val="26"/>
  </w:num>
  <w:num w:numId="7">
    <w:abstractNumId w:val="19"/>
  </w:num>
  <w:num w:numId="8">
    <w:abstractNumId w:val="21"/>
  </w:num>
  <w:num w:numId="9">
    <w:abstractNumId w:val="39"/>
  </w:num>
  <w:num w:numId="10">
    <w:abstractNumId w:val="16"/>
  </w:num>
  <w:num w:numId="11">
    <w:abstractNumId w:val="37"/>
  </w:num>
  <w:num w:numId="12">
    <w:abstractNumId w:val="6"/>
  </w:num>
  <w:num w:numId="13">
    <w:abstractNumId w:val="29"/>
  </w:num>
  <w:num w:numId="14">
    <w:abstractNumId w:val="36"/>
  </w:num>
  <w:num w:numId="15">
    <w:abstractNumId w:val="24"/>
  </w:num>
  <w:num w:numId="16">
    <w:abstractNumId w:val="17"/>
  </w:num>
  <w:num w:numId="17">
    <w:abstractNumId w:val="2"/>
  </w:num>
  <w:num w:numId="18">
    <w:abstractNumId w:val="27"/>
  </w:num>
  <w:num w:numId="19">
    <w:abstractNumId w:val="13"/>
  </w:num>
  <w:num w:numId="20">
    <w:abstractNumId w:val="3"/>
  </w:num>
  <w:num w:numId="21">
    <w:abstractNumId w:val="35"/>
  </w:num>
  <w:num w:numId="22">
    <w:abstractNumId w:val="34"/>
  </w:num>
  <w:num w:numId="23">
    <w:abstractNumId w:val="10"/>
  </w:num>
  <w:num w:numId="24">
    <w:abstractNumId w:val="23"/>
  </w:num>
  <w:num w:numId="25">
    <w:abstractNumId w:val="7"/>
  </w:num>
  <w:num w:numId="26">
    <w:abstractNumId w:val="15"/>
  </w:num>
  <w:num w:numId="27">
    <w:abstractNumId w:val="0"/>
  </w:num>
  <w:num w:numId="28">
    <w:abstractNumId w:val="42"/>
  </w:num>
  <w:num w:numId="29">
    <w:abstractNumId w:val="30"/>
  </w:num>
  <w:num w:numId="30">
    <w:abstractNumId w:val="12"/>
  </w:num>
  <w:num w:numId="31">
    <w:abstractNumId w:val="40"/>
  </w:num>
  <w:num w:numId="32">
    <w:abstractNumId w:val="28"/>
  </w:num>
  <w:num w:numId="33">
    <w:abstractNumId w:val="25"/>
  </w:num>
  <w:num w:numId="34">
    <w:abstractNumId w:val="41"/>
  </w:num>
  <w:num w:numId="35">
    <w:abstractNumId w:val="38"/>
  </w:num>
  <w:num w:numId="36">
    <w:abstractNumId w:val="4"/>
  </w:num>
  <w:num w:numId="37">
    <w:abstractNumId w:val="44"/>
  </w:num>
  <w:num w:numId="38">
    <w:abstractNumId w:val="31"/>
  </w:num>
  <w:num w:numId="39">
    <w:abstractNumId w:val="14"/>
  </w:num>
  <w:num w:numId="40">
    <w:abstractNumId w:val="18"/>
  </w:num>
  <w:num w:numId="41">
    <w:abstractNumId w:val="1"/>
  </w:num>
  <w:num w:numId="42">
    <w:abstractNumId w:val="20"/>
  </w:num>
  <w:num w:numId="43">
    <w:abstractNumId w:val="22"/>
  </w:num>
  <w:num w:numId="44">
    <w:abstractNumId w:val="9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gZFCbOTesLv7dXtJX4TgoT0mN1NWxsBvC+CMnAyMhIiCkL7NOL5XtkuWNUmWX8ThqApFlA4OBNF0dmYVKCzCg==" w:salt="KgPRSrJ+qJh9HXAIGEITzQ==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A5F"/>
    <w:rsid w:val="0001608F"/>
    <w:rsid w:val="00072718"/>
    <w:rsid w:val="00076F0C"/>
    <w:rsid w:val="0008417D"/>
    <w:rsid w:val="00084BDE"/>
    <w:rsid w:val="000E68BF"/>
    <w:rsid w:val="000F6ECA"/>
    <w:rsid w:val="00115B8E"/>
    <w:rsid w:val="00151715"/>
    <w:rsid w:val="0016370B"/>
    <w:rsid w:val="00177A88"/>
    <w:rsid w:val="001A3121"/>
    <w:rsid w:val="00201D78"/>
    <w:rsid w:val="002E19F8"/>
    <w:rsid w:val="002F756E"/>
    <w:rsid w:val="0037624F"/>
    <w:rsid w:val="003B6252"/>
    <w:rsid w:val="003E7FA2"/>
    <w:rsid w:val="003F7EC2"/>
    <w:rsid w:val="004337BF"/>
    <w:rsid w:val="004A49AD"/>
    <w:rsid w:val="004C5BCD"/>
    <w:rsid w:val="0055654D"/>
    <w:rsid w:val="00564E31"/>
    <w:rsid w:val="00595E71"/>
    <w:rsid w:val="005A7711"/>
    <w:rsid w:val="005B4127"/>
    <w:rsid w:val="005E3CAB"/>
    <w:rsid w:val="005F2612"/>
    <w:rsid w:val="00633FAA"/>
    <w:rsid w:val="00670609"/>
    <w:rsid w:val="00682379"/>
    <w:rsid w:val="006C1C2B"/>
    <w:rsid w:val="00737164"/>
    <w:rsid w:val="00747C0D"/>
    <w:rsid w:val="00750D73"/>
    <w:rsid w:val="007B1A5F"/>
    <w:rsid w:val="007D601E"/>
    <w:rsid w:val="008162E3"/>
    <w:rsid w:val="0086298C"/>
    <w:rsid w:val="00885BE9"/>
    <w:rsid w:val="008D0971"/>
    <w:rsid w:val="00907C2C"/>
    <w:rsid w:val="00951087"/>
    <w:rsid w:val="009912A4"/>
    <w:rsid w:val="00993288"/>
    <w:rsid w:val="009A012B"/>
    <w:rsid w:val="009E2780"/>
    <w:rsid w:val="009E2B4F"/>
    <w:rsid w:val="00A0016E"/>
    <w:rsid w:val="00A16262"/>
    <w:rsid w:val="00A50F22"/>
    <w:rsid w:val="00A6702F"/>
    <w:rsid w:val="00A76B4B"/>
    <w:rsid w:val="00AC7A54"/>
    <w:rsid w:val="00B0465A"/>
    <w:rsid w:val="00B845BC"/>
    <w:rsid w:val="00BC3E76"/>
    <w:rsid w:val="00BC7693"/>
    <w:rsid w:val="00BF2938"/>
    <w:rsid w:val="00C65E0C"/>
    <w:rsid w:val="00C67B72"/>
    <w:rsid w:val="00C818E1"/>
    <w:rsid w:val="00C81B1F"/>
    <w:rsid w:val="00CC6986"/>
    <w:rsid w:val="00CF381B"/>
    <w:rsid w:val="00D20E0D"/>
    <w:rsid w:val="00D42AFC"/>
    <w:rsid w:val="00D4352B"/>
    <w:rsid w:val="00D63415"/>
    <w:rsid w:val="00D772A7"/>
    <w:rsid w:val="00D979A0"/>
    <w:rsid w:val="00DE6618"/>
    <w:rsid w:val="00E32651"/>
    <w:rsid w:val="00EE0AE8"/>
    <w:rsid w:val="00F03E1C"/>
    <w:rsid w:val="00FC5C17"/>
    <w:rsid w:val="00FC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E0C871-3F16-40BA-88CC-6ECA07A6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sz w:val="32"/>
    </w:rPr>
  </w:style>
  <w:style w:type="paragraph" w:styleId="berschrift2">
    <w:name w:val="heading 2"/>
    <w:basedOn w:val="Standard"/>
    <w:next w:val="Standard"/>
    <w:qFormat/>
    <w:pPr>
      <w:keepNext/>
      <w:spacing w:before="60" w:after="60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40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sz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700"/>
      </w:tabs>
      <w:ind w:left="2700" w:hanging="900"/>
      <w:outlineLvl w:val="4"/>
    </w:pPr>
    <w:rPr>
      <w:b/>
      <w:sz w:val="40"/>
    </w:rPr>
  </w:style>
  <w:style w:type="paragraph" w:styleId="berschrift6">
    <w:name w:val="heading 6"/>
    <w:basedOn w:val="Standard"/>
    <w:next w:val="Standard"/>
    <w:qFormat/>
    <w:pPr>
      <w:keepNext/>
      <w:ind w:left="2520"/>
      <w:outlineLvl w:val="5"/>
    </w:pPr>
    <w:rPr>
      <w:sz w:val="32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b/>
      <w:sz w:val="26"/>
    </w:rPr>
  </w:style>
  <w:style w:type="paragraph" w:styleId="berschrift8">
    <w:name w:val="heading 8"/>
    <w:basedOn w:val="Standard"/>
    <w:next w:val="Standard"/>
    <w:qFormat/>
    <w:pPr>
      <w:keepNext/>
      <w:jc w:val="both"/>
      <w:outlineLvl w:val="7"/>
    </w:pPr>
    <w:rPr>
      <w:rFonts w:ascii="Arial" w:hAnsi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pacing w:before="120"/>
      <w:jc w:val="both"/>
      <w:outlineLvl w:val="8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sz w:val="40"/>
    </w:rPr>
  </w:style>
  <w:style w:type="paragraph" w:styleId="Textkrper-Zeileneinzug">
    <w:name w:val="Body Text Indent"/>
    <w:basedOn w:val="Standard"/>
    <w:pPr>
      <w:ind w:left="1980" w:hanging="1980"/>
    </w:pPr>
    <w:rPr>
      <w:sz w:val="4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2520" w:hanging="720"/>
    </w:pPr>
    <w:rPr>
      <w:sz w:val="4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qFormat/>
    <w:pPr>
      <w:tabs>
        <w:tab w:val="left" w:pos="7088"/>
      </w:tabs>
    </w:pPr>
    <w:rPr>
      <w:rFonts w:ascii="Arial" w:hAnsi="Arial"/>
      <w:b/>
      <w:sz w:val="22"/>
    </w:rPr>
  </w:style>
  <w:style w:type="paragraph" w:styleId="Textkrper">
    <w:name w:val="Body Text"/>
    <w:basedOn w:val="Standard"/>
    <w:rPr>
      <w:rFonts w:ascii="Futura LSA" w:hAnsi="Futura LSA"/>
      <w:sz w:val="28"/>
      <w:szCs w:val="20"/>
    </w:rPr>
  </w:style>
  <w:style w:type="paragraph" w:styleId="Textkrper2">
    <w:name w:val="Body Text 2"/>
    <w:basedOn w:val="Standard"/>
    <w:pPr>
      <w:jc w:val="both"/>
    </w:pPr>
    <w:rPr>
      <w:rFonts w:ascii="Futura LSA" w:hAnsi="Futura LSA"/>
      <w:sz w:val="22"/>
    </w:rPr>
  </w:style>
  <w:style w:type="paragraph" w:styleId="Untertitel">
    <w:name w:val="Sub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jc w:val="center"/>
    </w:pPr>
    <w:rPr>
      <w:rFonts w:ascii="Futura LSA" w:hAnsi="Futura LSA"/>
      <w:b/>
      <w:bCs/>
      <w:sz w:val="28"/>
      <w:szCs w:val="20"/>
    </w:rPr>
  </w:style>
  <w:style w:type="paragraph" w:styleId="Sprechblasentext">
    <w:name w:val="Balloon Text"/>
    <w:basedOn w:val="Standard"/>
    <w:semiHidden/>
    <w:rsid w:val="004C5BC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A7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E2B4F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F756E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C818E1"/>
    <w:rPr>
      <w:sz w:val="24"/>
      <w:szCs w:val="24"/>
    </w:rPr>
  </w:style>
  <w:style w:type="paragraph" w:customStyle="1" w:styleId="Textkrper-Einzug21">
    <w:name w:val="Textkörper-Einzug 21"/>
    <w:basedOn w:val="Standard"/>
    <w:rsid w:val="00D4352B"/>
    <w:pPr>
      <w:overflowPunct w:val="0"/>
      <w:autoSpaceDE w:val="0"/>
      <w:autoSpaceDN w:val="0"/>
      <w:adjustRightInd w:val="0"/>
      <w:spacing w:line="360" w:lineRule="auto"/>
      <w:ind w:left="567" w:hanging="567"/>
      <w:jc w:val="both"/>
      <w:textAlignment w:val="baseline"/>
    </w:pPr>
    <w:rPr>
      <w:rFonts w:ascii="Futura LSA" w:hAnsi="Futura LSA"/>
      <w:sz w:val="22"/>
      <w:szCs w:val="20"/>
    </w:rPr>
  </w:style>
  <w:style w:type="paragraph" w:customStyle="1" w:styleId="Textkrper-Einzug22">
    <w:name w:val="Textkörper-Einzug 22"/>
    <w:basedOn w:val="Standard"/>
    <w:rsid w:val="00C81B1F"/>
    <w:pPr>
      <w:overflowPunct w:val="0"/>
      <w:autoSpaceDE w:val="0"/>
      <w:autoSpaceDN w:val="0"/>
      <w:adjustRightInd w:val="0"/>
      <w:spacing w:line="360" w:lineRule="auto"/>
      <w:ind w:left="567" w:hanging="567"/>
      <w:jc w:val="both"/>
      <w:textAlignment w:val="baseline"/>
    </w:pPr>
    <w:rPr>
      <w:rFonts w:ascii="Futura LSA" w:hAnsi="Futura LS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NAKR~1\AppData\Local\Temp\NWS_Anl_I_2_Kooperationszusage-1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4657845CC2048178583D35A0BC64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EEE74F-BB9C-4144-B1D2-5A8705A34C8D}"/>
      </w:docPartPr>
      <w:docPartBody>
        <w:p w:rsidR="00000000" w:rsidRDefault="006C0A6F">
          <w:pPr>
            <w:pStyle w:val="84657845CC2048178583D35A0BC64AD1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AA4429CF1D8B419B9A5CEF1FC62E3F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0C3B63-819A-4AD3-9417-1BEFD3C0A8B5}"/>
      </w:docPartPr>
      <w:docPartBody>
        <w:p w:rsidR="00000000" w:rsidRDefault="006C0A6F">
          <w:pPr>
            <w:pStyle w:val="AA4429CF1D8B419B9A5CEF1FC62E3F51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E164371461014F7588AE8EEEAD57A2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98553D-2445-4951-BBA1-E15F85C6A097}"/>
      </w:docPartPr>
      <w:docPartBody>
        <w:p w:rsidR="00000000" w:rsidRDefault="006C0A6F">
          <w:pPr>
            <w:pStyle w:val="E164371461014F7588AE8EEEAD57A275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2F0A261687F44CC092D2271E7E0ABB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379A8E-AB63-4349-A660-8149C96DE99A}"/>
      </w:docPartPr>
      <w:docPartBody>
        <w:p w:rsidR="00000000" w:rsidRDefault="006C0A6F">
          <w:pPr>
            <w:pStyle w:val="2F0A261687F44CC092D2271E7E0ABB27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3F679CEA53214CE0961CC4801586F2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245BEE-F44D-44FA-AF4F-BA3EF98A1F5D}"/>
      </w:docPartPr>
      <w:docPartBody>
        <w:p w:rsidR="00000000" w:rsidRDefault="006C0A6F">
          <w:pPr>
            <w:pStyle w:val="3F679CEA53214CE0961CC4801586F285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A2D526FD9C3745BE9A2D2C1E2CE123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2ADD24-20AF-43F0-A011-EE486B221D90}"/>
      </w:docPartPr>
      <w:docPartBody>
        <w:p w:rsidR="00000000" w:rsidRDefault="006C0A6F">
          <w:pPr>
            <w:pStyle w:val="A2D526FD9C3745BE9A2D2C1E2CE12344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6A0B5A16BDF34A55AF4AB02657F76D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2DDE6A-1BCA-4650-BC03-6837D774400E}"/>
      </w:docPartPr>
      <w:docPartBody>
        <w:p w:rsidR="00000000" w:rsidRDefault="006C0A6F">
          <w:pPr>
            <w:pStyle w:val="6A0B5A16BDF34A55AF4AB02657F76D58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460F0D638E6B422FA03A50BBF3A6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69DF86-8E85-4827-B388-70FB953B8F04}"/>
      </w:docPartPr>
      <w:docPartBody>
        <w:p w:rsidR="00000000" w:rsidRDefault="006C0A6F">
          <w:pPr>
            <w:pStyle w:val="460F0D638E6B422FA03A50BBF3A68B77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03CCB97A2790458F9D1343C5B7600B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1E567-7516-4054-88F9-7C032E596132}"/>
      </w:docPartPr>
      <w:docPartBody>
        <w:p w:rsidR="00000000" w:rsidRDefault="006C0A6F">
          <w:pPr>
            <w:pStyle w:val="03CCB97A2790458F9D1343C5B7600B9D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7A44C340F1584EE9AA58077B37E81B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8F92EB-60D8-4B08-B01C-8E9DE7D1114C}"/>
      </w:docPartPr>
      <w:docPartBody>
        <w:p w:rsidR="00000000" w:rsidRDefault="006C0A6F">
          <w:pPr>
            <w:pStyle w:val="7A44C340F1584EE9AA58077B37E81B83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4CBFD9C6A58546229AE662E3E3A988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1E33BC-B231-462A-BB8D-B795E92695DF}"/>
      </w:docPartPr>
      <w:docPartBody>
        <w:p w:rsidR="00000000" w:rsidRDefault="006C0A6F">
          <w:pPr>
            <w:pStyle w:val="4CBFD9C6A58546229AE662E3E3A988EA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44658948E1234731AF1BD2734BE505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C459A-02A5-4C0A-A9EB-95D255B5E44A}"/>
      </w:docPartPr>
      <w:docPartBody>
        <w:p w:rsidR="00000000" w:rsidRDefault="006C0A6F">
          <w:pPr>
            <w:pStyle w:val="44658948E1234731AF1BD2734BE505FE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5A9D9CDE56764A79830C85E51475EE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5E2C92-118E-4784-B280-79F2BCCC9BEB}"/>
      </w:docPartPr>
      <w:docPartBody>
        <w:p w:rsidR="00000000" w:rsidRDefault="006C0A6F">
          <w:pPr>
            <w:pStyle w:val="5A9D9CDE56764A79830C85E51475EEA8"/>
          </w:pPr>
          <w:r>
            <w:rPr>
              <w:rFonts w:ascii="Arial" w:hAnsi="Arial" w:cs="Arial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SA">
    <w:altName w:val="Agency FB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4657845CC2048178583D35A0BC64AD1">
    <w:name w:val="84657845CC2048178583D35A0BC64AD1"/>
  </w:style>
  <w:style w:type="paragraph" w:customStyle="1" w:styleId="AA4429CF1D8B419B9A5CEF1FC62E3F51">
    <w:name w:val="AA4429CF1D8B419B9A5CEF1FC62E3F51"/>
  </w:style>
  <w:style w:type="paragraph" w:customStyle="1" w:styleId="E164371461014F7588AE8EEEAD57A275">
    <w:name w:val="E164371461014F7588AE8EEEAD57A275"/>
  </w:style>
  <w:style w:type="paragraph" w:customStyle="1" w:styleId="2F0A261687F44CC092D2271E7E0ABB27">
    <w:name w:val="2F0A261687F44CC092D2271E7E0ABB27"/>
  </w:style>
  <w:style w:type="paragraph" w:customStyle="1" w:styleId="3F679CEA53214CE0961CC4801586F285">
    <w:name w:val="3F679CEA53214CE0961CC4801586F285"/>
  </w:style>
  <w:style w:type="paragraph" w:customStyle="1" w:styleId="A2D526FD9C3745BE9A2D2C1E2CE12344">
    <w:name w:val="A2D526FD9C3745BE9A2D2C1E2CE12344"/>
  </w:style>
  <w:style w:type="paragraph" w:customStyle="1" w:styleId="6A0B5A16BDF34A55AF4AB02657F76D58">
    <w:name w:val="6A0B5A16BDF34A55AF4AB02657F76D58"/>
  </w:style>
  <w:style w:type="paragraph" w:customStyle="1" w:styleId="460F0D638E6B422FA03A50BBF3A68B77">
    <w:name w:val="460F0D638E6B422FA03A50BBF3A68B77"/>
  </w:style>
  <w:style w:type="paragraph" w:customStyle="1" w:styleId="03CCB97A2790458F9D1343C5B7600B9D">
    <w:name w:val="03CCB97A2790458F9D1343C5B7600B9D"/>
  </w:style>
  <w:style w:type="paragraph" w:customStyle="1" w:styleId="7A44C340F1584EE9AA58077B37E81B83">
    <w:name w:val="7A44C340F1584EE9AA58077B37E81B83"/>
  </w:style>
  <w:style w:type="paragraph" w:customStyle="1" w:styleId="4CBFD9C6A58546229AE662E3E3A988EA">
    <w:name w:val="4CBFD9C6A58546229AE662E3E3A988EA"/>
  </w:style>
  <w:style w:type="paragraph" w:customStyle="1" w:styleId="44658948E1234731AF1BD2734BE505FE">
    <w:name w:val="44658948E1234731AF1BD2734BE505FE"/>
  </w:style>
  <w:style w:type="paragraph" w:customStyle="1" w:styleId="5A9D9CDE56764A79830C85E51475EEA8">
    <w:name w:val="5A9D9CDE56764A79830C85E51475EE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49D18-799A-4565-B79C-F16BCFA6F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NWS_Anl_I_2_Kooperationszusage-1.dotm</Template>
  <TotalTime>0</TotalTime>
  <Pages>2</Pages>
  <Words>118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Bestandteile eine Vertrages</vt:lpstr>
    </vt:vector>
  </TitlesOfParts>
  <Company>MLU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Bestandteile eine Vertrages</dc:title>
  <dc:subject/>
  <dc:creator>Nina Krämer</dc:creator>
  <cp:keywords/>
  <cp:lastModifiedBy>Nina Krämer</cp:lastModifiedBy>
  <cp:revision>1</cp:revision>
  <cp:lastPrinted>2017-08-15T08:01:00Z</cp:lastPrinted>
  <dcterms:created xsi:type="dcterms:W3CDTF">2017-10-23T07:39:00Z</dcterms:created>
  <dcterms:modified xsi:type="dcterms:W3CDTF">2017-10-23T07:39:00Z</dcterms:modified>
</cp:coreProperties>
</file>